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580363716"/>
        <w:placeholder>
          <w:docPart w:val="90E94F0684024A02B703C0684CF1C63F"/>
        </w:placeholder>
        <w:showingPlcHdr/>
        <w:dropDownList>
          <w:listItem w:value="Choose an item."/>
          <w:listItem w:displayText="SVEUČILIŠNI PRIJEDIPLOMSKI STUDIJ GRAĐEVINARSTVO" w:value="SVEUČILIŠNI PRIJEDIPLOMSKI STUDIJ GRAĐEVINARSTVO"/>
          <w:listItem w:displayText="STRUČNI PRIJEDIPLOMSKI STUDIJ GRAĐEVINARSTVO" w:value="STRUČNI PRIJEDIPLOMSKI STUDIJ GRAĐEVINARSTVO"/>
          <w:listItem w:displayText="SVEUČILIŠNI PRIJEDIPLOMSKI STUDIJ ARHITEKTURA I URBANIZAM" w:value="SVEUČILIŠNI PRIJEDIPLOMSKI STUDIJ ARHITEKTURA I URBANIZAM"/>
        </w:dropDownList>
      </w:sdtPr>
      <w:sdtEndPr/>
      <w:sdtContent>
        <w:p w14:paraId="394856EE" w14:textId="2AE1B0D8" w:rsidR="00052B40" w:rsidRDefault="00862630" w:rsidP="00052B40">
          <w:pPr>
            <w:pStyle w:val="Obrazac"/>
            <w:jc w:val="left"/>
          </w:pPr>
          <w:r w:rsidRPr="00F657C5">
            <w:t xml:space="preserve">SVEUČILIŠNI </w:t>
          </w:r>
          <w:r w:rsidR="00052B40" w:rsidRPr="00F657C5">
            <w:t>P</w:t>
          </w:r>
          <w:r>
            <w:t>RIJE</w:t>
          </w:r>
          <w:r w:rsidR="00052B40" w:rsidRPr="00F657C5">
            <w:t>DIPLOMSKI STUDIJ</w:t>
          </w:r>
          <w:r w:rsidR="00052B40">
            <w:t xml:space="preserve"> GRAĐEVINARSTVO</w:t>
          </w:r>
          <w:r>
            <w:t xml:space="preserve">          </w:t>
          </w:r>
          <w:r w:rsidR="00052B40">
            <w:t xml:space="preserve">                </w:t>
          </w:r>
          <w:r>
            <w:t xml:space="preserve">           </w:t>
          </w:r>
          <w:r w:rsidR="00052B40">
            <w:t xml:space="preserve">                    </w:t>
          </w:r>
          <w:r w:rsidRPr="00F657C5">
            <w:t xml:space="preserve">STRUČNI </w:t>
          </w:r>
          <w:r w:rsidR="00052B40" w:rsidRPr="00F657C5">
            <w:t>PR</w:t>
          </w:r>
          <w:r>
            <w:t>IJE</w:t>
          </w:r>
          <w:r w:rsidR="00052B40" w:rsidRPr="00F657C5">
            <w:t>DIPLOMSKI STUDIJ</w:t>
          </w:r>
          <w:r w:rsidR="00052B40">
            <w:t xml:space="preserve"> GRAĐEVINARSTVO          </w:t>
          </w:r>
          <w:r>
            <w:t xml:space="preserve">            </w:t>
          </w:r>
          <w:r w:rsidR="00052B40">
            <w:t xml:space="preserve">               </w:t>
          </w:r>
          <w:r>
            <w:t xml:space="preserve">        </w:t>
          </w:r>
          <w:r w:rsidR="00052B40">
            <w:t xml:space="preserve">                      </w:t>
          </w:r>
          <w:r w:rsidRPr="00A27F1B">
            <w:t xml:space="preserve">SVEUČILIŠNI </w:t>
          </w:r>
          <w:r w:rsidR="00052B40" w:rsidRPr="00A27F1B">
            <w:t>PR</w:t>
          </w:r>
          <w:r>
            <w:t>IJE</w:t>
          </w:r>
          <w:r w:rsidR="00052B40" w:rsidRPr="00A27F1B">
            <w:t>DIPLOMSKI STUDIJ ARHITEKTURA I URBANIZAM</w:t>
          </w:r>
        </w:p>
      </w:sdtContent>
    </w:sdt>
    <w:p w14:paraId="273BB8B6" w14:textId="77777777" w:rsidR="006B40E8" w:rsidRPr="00E65790" w:rsidRDefault="006B40E8" w:rsidP="00F657C5">
      <w:pPr>
        <w:pStyle w:val="Obrazac"/>
        <w:jc w:val="left"/>
      </w:pP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7"/>
        <w:gridCol w:w="420"/>
        <w:gridCol w:w="289"/>
        <w:gridCol w:w="1752"/>
        <w:gridCol w:w="516"/>
        <w:gridCol w:w="760"/>
        <w:gridCol w:w="1366"/>
        <w:gridCol w:w="2092"/>
        <w:gridCol w:w="34"/>
      </w:tblGrid>
      <w:tr w:rsidR="006B40E8" w:rsidRPr="00E357F3" w14:paraId="7C93EE43" w14:textId="77777777" w:rsidTr="008020CF">
        <w:trPr>
          <w:trHeight w:val="510"/>
        </w:trPr>
        <w:tc>
          <w:tcPr>
            <w:tcW w:w="1843" w:type="dxa"/>
            <w:gridSpan w:val="2"/>
            <w:vAlign w:val="bottom"/>
          </w:tcPr>
          <w:p w14:paraId="3929E633" w14:textId="77777777" w:rsidR="006B40E8" w:rsidRPr="00E357F3" w:rsidRDefault="006B40E8" w:rsidP="008020CF">
            <w:pPr>
              <w:pStyle w:val="Obrazac"/>
              <w:ind w:left="-113" w:right="-391"/>
              <w:jc w:val="left"/>
            </w:pPr>
            <w:r w:rsidRPr="00E357F3">
              <w:t>Matični broj indeksa:</w:t>
            </w:r>
          </w:p>
        </w:tc>
        <w:sdt>
          <w:sdtPr>
            <w:id w:val="-379861908"/>
            <w:placeholder>
              <w:docPart w:val="43E50114D22946FD9B744399FBE72424"/>
            </w:placeholder>
          </w:sdtPr>
          <w:sdtEndPr/>
          <w:sdtContent>
            <w:tc>
              <w:tcPr>
                <w:tcW w:w="2977" w:type="dxa"/>
                <w:gridSpan w:val="4"/>
                <w:tcBorders>
                  <w:bottom w:val="single" w:sz="4" w:space="0" w:color="auto"/>
                </w:tcBorders>
                <w:vAlign w:val="bottom"/>
              </w:tcPr>
              <w:p w14:paraId="17710254" w14:textId="77777777" w:rsidR="006B40E8" w:rsidRPr="00E357F3" w:rsidRDefault="009F4989" w:rsidP="00E357F3">
                <w:pPr>
                  <w:pStyle w:val="Obrazac"/>
                </w:pPr>
                <w:r w:rsidRPr="00E357F3">
                  <w:t xml:space="preserve"> </w:t>
                </w:r>
              </w:p>
            </w:tc>
          </w:sdtContent>
        </w:sdt>
        <w:tc>
          <w:tcPr>
            <w:tcW w:w="2126" w:type="dxa"/>
            <w:gridSpan w:val="2"/>
            <w:vAlign w:val="bottom"/>
          </w:tcPr>
          <w:p w14:paraId="65731526" w14:textId="77777777" w:rsidR="006B40E8" w:rsidRPr="00E357F3" w:rsidRDefault="006B40E8" w:rsidP="00E357F3">
            <w:pPr>
              <w:pStyle w:val="Obrazac"/>
              <w:jc w:val="right"/>
            </w:pPr>
            <w:r w:rsidRPr="00E357F3">
              <w:t>Godina prvog upisa:</w:t>
            </w:r>
          </w:p>
        </w:tc>
        <w:sdt>
          <w:sdtPr>
            <w:id w:val="-1697153063"/>
            <w:placeholder>
              <w:docPart w:val="C32CFC90DBFF4EDB919625CF468A041A"/>
            </w:placeholder>
            <w:showingPlcHdr/>
          </w:sdtPr>
          <w:sdtEndPr/>
          <w:sdtContent>
            <w:tc>
              <w:tcPr>
                <w:tcW w:w="2126" w:type="dxa"/>
                <w:gridSpan w:val="2"/>
                <w:tcBorders>
                  <w:bottom w:val="single" w:sz="4" w:space="0" w:color="auto"/>
                </w:tcBorders>
                <w:vAlign w:val="bottom"/>
              </w:tcPr>
              <w:p w14:paraId="0AFF3B55" w14:textId="77777777" w:rsidR="006B40E8" w:rsidRPr="00E357F3" w:rsidRDefault="008943BC" w:rsidP="00E357F3">
                <w:pPr>
                  <w:pStyle w:val="Obrazac"/>
                </w:pPr>
                <w:r w:rsidRPr="00E357F3">
                  <w:rPr>
                    <w:rStyle w:val="PlaceholderText"/>
                    <w:color w:val="auto"/>
                  </w:rPr>
                  <w:t xml:space="preserve"> </w:t>
                </w:r>
              </w:p>
            </w:tc>
          </w:sdtContent>
        </w:sdt>
      </w:tr>
      <w:tr w:rsidR="006B40E8" w:rsidRPr="00E357F3" w14:paraId="37E5E899" w14:textId="77777777" w:rsidTr="00343A78">
        <w:trPr>
          <w:trHeight w:val="510"/>
        </w:trPr>
        <w:tc>
          <w:tcPr>
            <w:tcW w:w="2552" w:type="dxa"/>
            <w:gridSpan w:val="4"/>
            <w:vAlign w:val="bottom"/>
          </w:tcPr>
          <w:p w14:paraId="52287DFE" w14:textId="77777777" w:rsidR="006B40E8" w:rsidRPr="00E357F3" w:rsidRDefault="00883D57" w:rsidP="00E357F3">
            <w:pPr>
              <w:pStyle w:val="Obrazac"/>
              <w:ind w:left="-113"/>
            </w:pPr>
            <w:sdt>
              <w:sdtPr>
                <w:id w:val="865716693"/>
                <w:placeholder>
                  <w:docPart w:val="62C1F1DB90604024821EA7BD7D7A5924"/>
                </w:placeholder>
                <w:showingPlcHdr/>
                <w:dropDownList>
                  <w:listItem w:value="Choose an item."/>
                  <w:listItem w:displayText="Ime i prezime pristupnika" w:value="Ime i prezime pristupnika"/>
                  <w:listItem w:displayText="Ime i prezime pristupnice" w:value="Ime i prezime pristupnice"/>
                </w:dropDownList>
              </w:sdtPr>
              <w:sdtEndPr/>
              <w:sdtContent>
                <w:r w:rsidR="006B40E8" w:rsidRPr="00E357F3">
                  <w:t>Ime i prezime pristupnik/ica</w:t>
                </w:r>
              </w:sdtContent>
            </w:sdt>
            <w:r w:rsidR="006B40E8" w:rsidRPr="00E357F3">
              <w:t>:</w:t>
            </w:r>
          </w:p>
        </w:tc>
        <w:sdt>
          <w:sdtPr>
            <w:id w:val="-1684194838"/>
            <w:placeholder>
              <w:docPart w:val="2ECCE857393D47868C1867CB517B835A"/>
            </w:placeholder>
            <w:showingPlcHdr/>
          </w:sdtPr>
          <w:sdtEndPr/>
          <w:sdtContent>
            <w:tc>
              <w:tcPr>
                <w:tcW w:w="6520" w:type="dxa"/>
                <w:gridSpan w:val="6"/>
                <w:tcBorders>
                  <w:bottom w:val="single" w:sz="4" w:space="0" w:color="auto"/>
                </w:tcBorders>
                <w:vAlign w:val="bottom"/>
              </w:tcPr>
              <w:p w14:paraId="76766AA3" w14:textId="77777777" w:rsidR="006B40E8" w:rsidRPr="00E357F3" w:rsidRDefault="008943BC" w:rsidP="00E357F3">
                <w:pPr>
                  <w:pStyle w:val="Obrazac"/>
                </w:pPr>
                <w:r w:rsidRPr="00E357F3">
                  <w:rPr>
                    <w:rStyle w:val="PlaceholderText"/>
                    <w:color w:val="auto"/>
                  </w:rPr>
                  <w:t xml:space="preserve"> </w:t>
                </w:r>
              </w:p>
            </w:tc>
          </w:sdtContent>
        </w:sdt>
      </w:tr>
      <w:tr w:rsidR="00E357F3" w:rsidRPr="00E357F3" w14:paraId="3DC6FE3D" w14:textId="77777777" w:rsidTr="00343A78">
        <w:trPr>
          <w:trHeight w:val="510"/>
        </w:trPr>
        <w:tc>
          <w:tcPr>
            <w:tcW w:w="2263" w:type="dxa"/>
            <w:gridSpan w:val="3"/>
            <w:vAlign w:val="bottom"/>
          </w:tcPr>
          <w:p w14:paraId="0A191951" w14:textId="77777777" w:rsidR="00E357F3" w:rsidRPr="00E357F3" w:rsidRDefault="00E357F3" w:rsidP="00E357F3">
            <w:pPr>
              <w:pStyle w:val="Obrazac"/>
              <w:ind w:left="-113"/>
              <w:jc w:val="left"/>
            </w:pPr>
            <w:r w:rsidRPr="00E357F3">
              <w:t>Adresa stalnog boravka:</w:t>
            </w:r>
          </w:p>
        </w:tc>
        <w:sdt>
          <w:sdtPr>
            <w:id w:val="-1706935258"/>
            <w:placeholder>
              <w:docPart w:val="512AB27BF1CF48C995DF88A93AE29028"/>
            </w:placeholder>
            <w:showingPlcHdr/>
          </w:sdtPr>
          <w:sdtEndPr/>
          <w:sdtContent>
            <w:tc>
              <w:tcPr>
                <w:tcW w:w="6809" w:type="dxa"/>
                <w:gridSpan w:val="7"/>
                <w:tcBorders>
                  <w:bottom w:val="single" w:sz="4" w:space="0" w:color="auto"/>
                </w:tcBorders>
                <w:vAlign w:val="bottom"/>
              </w:tcPr>
              <w:p w14:paraId="7FECE2D5" w14:textId="77777777" w:rsidR="00E357F3" w:rsidRPr="00E357F3" w:rsidRDefault="00E357F3" w:rsidP="00E357F3">
                <w:pPr>
                  <w:pStyle w:val="Obrazac"/>
                </w:pPr>
                <w:r w:rsidRPr="00E357F3">
                  <w:rPr>
                    <w:rStyle w:val="PlaceholderText"/>
                    <w:color w:val="auto"/>
                  </w:rPr>
                  <w:t xml:space="preserve"> </w:t>
                </w:r>
              </w:p>
            </w:tc>
          </w:sdtContent>
        </w:sdt>
      </w:tr>
      <w:tr w:rsidR="00E357F3" w:rsidRPr="00E357F3" w14:paraId="484B7588" w14:textId="77777777" w:rsidTr="00343A78">
        <w:trPr>
          <w:trHeight w:val="170"/>
        </w:trPr>
        <w:tc>
          <w:tcPr>
            <w:tcW w:w="2263" w:type="dxa"/>
            <w:gridSpan w:val="3"/>
            <w:vAlign w:val="bottom"/>
          </w:tcPr>
          <w:p w14:paraId="1614438D" w14:textId="77777777" w:rsidR="00E357F3" w:rsidRPr="00E357F3" w:rsidRDefault="00E357F3" w:rsidP="00E357F3">
            <w:pPr>
              <w:pStyle w:val="Obrazac"/>
              <w:ind w:left="-113"/>
              <w:jc w:val="left"/>
            </w:pPr>
          </w:p>
        </w:tc>
        <w:tc>
          <w:tcPr>
            <w:tcW w:w="6809" w:type="dxa"/>
            <w:gridSpan w:val="7"/>
            <w:tcBorders>
              <w:top w:val="single" w:sz="4" w:space="0" w:color="auto"/>
            </w:tcBorders>
          </w:tcPr>
          <w:p w14:paraId="22704673" w14:textId="77777777" w:rsidR="00E357F3" w:rsidRPr="00E357F3" w:rsidRDefault="00E357F3" w:rsidP="00E357F3">
            <w:pPr>
              <w:pStyle w:val="Obrazac"/>
              <w:rPr>
                <w:sz w:val="20"/>
              </w:rPr>
            </w:pPr>
            <w:r w:rsidRPr="00E357F3">
              <w:rPr>
                <w:sz w:val="20"/>
              </w:rPr>
              <w:t>(ulica i kućni broj, broj pošte i naziv mjesta)</w:t>
            </w:r>
          </w:p>
        </w:tc>
      </w:tr>
      <w:tr w:rsidR="00E357F3" w:rsidRPr="00E357F3" w14:paraId="2837B3DE" w14:textId="77777777" w:rsidTr="00343A78">
        <w:trPr>
          <w:gridAfter w:val="1"/>
          <w:wAfter w:w="34" w:type="dxa"/>
          <w:trHeight w:val="283"/>
        </w:trPr>
        <w:tc>
          <w:tcPr>
            <w:tcW w:w="846" w:type="dxa"/>
            <w:vAlign w:val="bottom"/>
          </w:tcPr>
          <w:p w14:paraId="11E8AE63" w14:textId="77777777" w:rsidR="00E357F3" w:rsidRPr="00E357F3" w:rsidRDefault="00E357F3" w:rsidP="00E357F3">
            <w:pPr>
              <w:pStyle w:val="Obrazac"/>
              <w:ind w:left="-113"/>
              <w:jc w:val="left"/>
            </w:pPr>
            <w:r w:rsidRPr="00E357F3">
              <w:t>Telefon:</w:t>
            </w:r>
          </w:p>
        </w:tc>
        <w:sdt>
          <w:sdtPr>
            <w:id w:val="828722828"/>
            <w:placeholder>
              <w:docPart w:val="5D5D1DD7E15F47B6865D4C505CB1AD8F"/>
            </w:placeholder>
            <w:showingPlcHdr/>
          </w:sdtPr>
          <w:sdtEndPr/>
          <w:sdtContent>
            <w:tc>
              <w:tcPr>
                <w:tcW w:w="3458" w:type="dxa"/>
                <w:gridSpan w:val="4"/>
                <w:tcBorders>
                  <w:bottom w:val="single" w:sz="4" w:space="0" w:color="auto"/>
                </w:tcBorders>
                <w:vAlign w:val="bottom"/>
              </w:tcPr>
              <w:p w14:paraId="2676C67C" w14:textId="77777777" w:rsidR="00E357F3" w:rsidRPr="00E357F3" w:rsidRDefault="00E357F3" w:rsidP="00E357F3">
                <w:pPr>
                  <w:pStyle w:val="Obrazac"/>
                </w:pPr>
                <w:r w:rsidRPr="00E357F3">
                  <w:rPr>
                    <w:rStyle w:val="PlaceholderText"/>
                    <w:color w:val="auto"/>
                  </w:rPr>
                  <w:t xml:space="preserve"> </w:t>
                </w:r>
              </w:p>
            </w:tc>
          </w:sdtContent>
        </w:sdt>
        <w:tc>
          <w:tcPr>
            <w:tcW w:w="1276" w:type="dxa"/>
            <w:gridSpan w:val="2"/>
            <w:vAlign w:val="bottom"/>
          </w:tcPr>
          <w:p w14:paraId="35A95791" w14:textId="77777777" w:rsidR="00E357F3" w:rsidRPr="00E357F3" w:rsidRDefault="00E357F3" w:rsidP="00E357F3">
            <w:pPr>
              <w:pStyle w:val="Obrazac"/>
              <w:jc w:val="right"/>
            </w:pPr>
            <w:r w:rsidRPr="00E357F3">
              <w:t>Mobitel:</w:t>
            </w:r>
          </w:p>
        </w:tc>
        <w:sdt>
          <w:sdtPr>
            <w:id w:val="1173762227"/>
            <w:placeholder>
              <w:docPart w:val="9886C639FE4045C3BF4A977F6843A3A6"/>
            </w:placeholder>
            <w:showingPlcHdr/>
          </w:sdtPr>
          <w:sdtEndPr/>
          <w:sdtContent>
            <w:tc>
              <w:tcPr>
                <w:tcW w:w="3458" w:type="dxa"/>
                <w:gridSpan w:val="2"/>
                <w:tcBorders>
                  <w:bottom w:val="single" w:sz="4" w:space="0" w:color="auto"/>
                </w:tcBorders>
                <w:vAlign w:val="bottom"/>
              </w:tcPr>
              <w:p w14:paraId="3C912B52" w14:textId="77777777" w:rsidR="00E357F3" w:rsidRPr="00E357F3" w:rsidRDefault="00E357F3" w:rsidP="00E357F3">
                <w:pPr>
                  <w:pStyle w:val="Obrazac"/>
                </w:pPr>
                <w:r w:rsidRPr="00E357F3">
                  <w:rPr>
                    <w:rStyle w:val="PlaceholderText"/>
                    <w:color w:val="auto"/>
                  </w:rPr>
                  <w:t xml:space="preserve"> </w:t>
                </w:r>
              </w:p>
            </w:tc>
          </w:sdtContent>
        </w:sdt>
      </w:tr>
    </w:tbl>
    <w:p w14:paraId="7BFC25A2" w14:textId="77777777" w:rsidR="006B40E8" w:rsidRPr="009F4989" w:rsidRDefault="006B40E8" w:rsidP="00F657C5">
      <w:pPr>
        <w:pStyle w:val="Obrazac"/>
        <w:jc w:val="left"/>
        <w:rPr>
          <w:b/>
        </w:rPr>
      </w:pPr>
    </w:p>
    <w:p w14:paraId="133CBDD4" w14:textId="77777777" w:rsidR="006B40E8" w:rsidRDefault="006B40E8" w:rsidP="00F657C5">
      <w:pPr>
        <w:pStyle w:val="Obrazac"/>
        <w:jc w:val="left"/>
      </w:pPr>
    </w:p>
    <w:p w14:paraId="1C4B18CD" w14:textId="77777777" w:rsidR="00E65790" w:rsidRPr="00E65790" w:rsidRDefault="00E65790" w:rsidP="00F657C5">
      <w:pPr>
        <w:pStyle w:val="Obrazac"/>
        <w:jc w:val="left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4959"/>
      </w:tblGrid>
      <w:tr w:rsidR="00321F5B" w:rsidRPr="00E65790" w14:paraId="036E9BA3" w14:textId="77777777" w:rsidTr="006B40E8">
        <w:trPr>
          <w:trHeight w:val="818"/>
        </w:trPr>
        <w:tc>
          <w:tcPr>
            <w:tcW w:w="2266" w:type="pct"/>
          </w:tcPr>
          <w:p w14:paraId="08033F73" w14:textId="77777777" w:rsidR="006B40E8" w:rsidRPr="00E65790" w:rsidRDefault="006B40E8" w:rsidP="0038489B">
            <w:pPr>
              <w:jc w:val="both"/>
              <w:rPr>
                <w:rFonts w:ascii="Arial Narrow" w:hAnsi="Arial Narrow" w:cs="Arial Narrow"/>
                <w:b/>
                <w:bCs/>
                <w:sz w:val="22"/>
                <w:szCs w:val="22"/>
                <w:lang w:val="hr-HR"/>
              </w:rPr>
            </w:pPr>
          </w:p>
          <w:p w14:paraId="7FA5E37C" w14:textId="77777777" w:rsidR="006B40E8" w:rsidRPr="00E65790" w:rsidRDefault="006B40E8" w:rsidP="006B40E8">
            <w:pPr>
              <w:jc w:val="both"/>
              <w:rPr>
                <w:rFonts w:ascii="Arial Narrow" w:hAnsi="Arial Narrow" w:cs="Arial Narrow"/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2734" w:type="pct"/>
          </w:tcPr>
          <w:p w14:paraId="1A14FB8B" w14:textId="77777777" w:rsidR="00321F5B" w:rsidRPr="00E65790" w:rsidRDefault="00321F5B" w:rsidP="00F657C5">
            <w:pPr>
              <w:pStyle w:val="Obrazac"/>
              <w:rPr>
                <w:b/>
                <w:sz w:val="26"/>
                <w:szCs w:val="26"/>
              </w:rPr>
            </w:pPr>
            <w:r w:rsidRPr="00E65790">
              <w:rPr>
                <w:b/>
                <w:sz w:val="26"/>
                <w:szCs w:val="26"/>
              </w:rPr>
              <w:t>ODBORU ZA ZAVRŠNE I DIPLOMSKE ISPITE</w:t>
            </w:r>
          </w:p>
          <w:p w14:paraId="3202C1C3" w14:textId="77777777" w:rsidR="00321F5B" w:rsidRPr="00E65790" w:rsidRDefault="00321F5B" w:rsidP="00F657C5">
            <w:pPr>
              <w:pStyle w:val="Obrazac"/>
            </w:pPr>
            <w:r w:rsidRPr="00E65790">
              <w:t>Građevinskog</w:t>
            </w:r>
            <w:r w:rsidR="00F657C5" w:rsidRPr="00E65790">
              <w:t xml:space="preserve"> i arhitektonskog</w:t>
            </w:r>
            <w:r w:rsidRPr="00E65790">
              <w:t xml:space="preserve"> fakulteta Osijek</w:t>
            </w:r>
          </w:p>
          <w:p w14:paraId="2ED02D82" w14:textId="77777777" w:rsidR="00321F5B" w:rsidRPr="00E65790" w:rsidRDefault="00321F5B" w:rsidP="00F657C5">
            <w:pPr>
              <w:pStyle w:val="Obrazac"/>
              <w:rPr>
                <w:b/>
                <w:sz w:val="22"/>
                <w:szCs w:val="22"/>
              </w:rPr>
            </w:pPr>
            <w:r w:rsidRPr="00052B40">
              <w:t>-</w:t>
            </w:r>
            <w:r w:rsidRPr="00E65790">
              <w:rPr>
                <w:b/>
              </w:rPr>
              <w:t xml:space="preserve">  </w:t>
            </w:r>
            <w:r w:rsidRPr="00E65790">
              <w:t>o v d j e</w:t>
            </w:r>
            <w:r w:rsidRPr="00E65790">
              <w:rPr>
                <w:b/>
              </w:rPr>
              <w:t xml:space="preserve">  </w:t>
            </w:r>
            <w:r w:rsidRPr="00052B40">
              <w:t>-</w:t>
            </w:r>
          </w:p>
        </w:tc>
      </w:tr>
    </w:tbl>
    <w:p w14:paraId="455573A9" w14:textId="77777777" w:rsidR="0038489B" w:rsidRPr="00E65790" w:rsidRDefault="0038489B" w:rsidP="00F657C5">
      <w:pPr>
        <w:pStyle w:val="Obrazac"/>
      </w:pPr>
    </w:p>
    <w:p w14:paraId="7A43041D" w14:textId="77777777" w:rsidR="00E65790" w:rsidRDefault="00E65790" w:rsidP="00173B7C">
      <w:pPr>
        <w:pStyle w:val="Obrazac"/>
        <w:rPr>
          <w:b/>
          <w:sz w:val="32"/>
        </w:rPr>
      </w:pPr>
    </w:p>
    <w:p w14:paraId="7801D80C" w14:textId="77777777" w:rsidR="006A0E2D" w:rsidRDefault="00136BCE" w:rsidP="00F657C5">
      <w:pPr>
        <w:pStyle w:val="Obrazac"/>
        <w:rPr>
          <w:b/>
          <w:spacing w:val="100"/>
          <w:sz w:val="36"/>
        </w:rPr>
      </w:pPr>
      <w:r w:rsidRPr="008020CF">
        <w:rPr>
          <w:b/>
          <w:spacing w:val="100"/>
          <w:sz w:val="36"/>
        </w:rPr>
        <w:t>IZJAVA</w:t>
      </w:r>
    </w:p>
    <w:p w14:paraId="79CA4CF3" w14:textId="77777777" w:rsidR="008020CF" w:rsidRPr="008020CF" w:rsidRDefault="008020CF" w:rsidP="00F657C5">
      <w:pPr>
        <w:pStyle w:val="Obrazac"/>
        <w:rPr>
          <w:sz w:val="40"/>
        </w:rPr>
      </w:pPr>
    </w:p>
    <w:p w14:paraId="60F70B93" w14:textId="77777777" w:rsidR="00136BCE" w:rsidRPr="00136BCE" w:rsidRDefault="00136BCE" w:rsidP="00136BCE">
      <w:pPr>
        <w:spacing w:line="480" w:lineRule="auto"/>
        <w:jc w:val="both"/>
        <w:rPr>
          <w:rFonts w:ascii="Arial Narrow" w:hAnsi="Arial Narrow"/>
          <w:lang w:val="hr-HR"/>
        </w:rPr>
      </w:pPr>
      <w:r w:rsidRPr="00136BCE">
        <w:rPr>
          <w:rFonts w:ascii="Arial Narrow" w:hAnsi="Arial Narrow"/>
          <w:lang w:val="hr-HR"/>
        </w:rPr>
        <w:t xml:space="preserve">kojom potvrđujem da sam </w:t>
      </w:r>
      <w:sdt>
        <w:sdtPr>
          <w:rPr>
            <w:rFonts w:ascii="Arial Narrow" w:hAnsi="Arial Narrow"/>
            <w:lang w:val="hr-HR"/>
          </w:rPr>
          <w:id w:val="-1664539242"/>
          <w:placeholder>
            <w:docPart w:val="D3D0DF95E9FD48DCAE813077A9E948B3"/>
          </w:placeholder>
          <w:showingPlcHdr/>
          <w:dropDownList>
            <w:listItem w:value="Choose an item."/>
            <w:listItem w:displayText="ispunio" w:value="ispunio"/>
            <w:listItem w:displayText="ispunila" w:value="ispunila"/>
          </w:dropDownList>
        </w:sdtPr>
        <w:sdtEndPr/>
        <w:sdtContent>
          <w:r w:rsidRPr="00136BCE">
            <w:rPr>
              <w:rFonts w:ascii="Arial Narrow" w:hAnsi="Arial Narrow"/>
              <w:lang w:val="hr-HR"/>
            </w:rPr>
            <w:t>ispunio</w:t>
          </w:r>
          <w:r>
            <w:rPr>
              <w:rFonts w:ascii="Arial Narrow" w:hAnsi="Arial Narrow"/>
              <w:lang w:val="hr-HR"/>
            </w:rPr>
            <w:t>/</w:t>
          </w:r>
          <w:r w:rsidRPr="00136BCE">
            <w:rPr>
              <w:rFonts w:ascii="Arial Narrow" w:hAnsi="Arial Narrow"/>
              <w:lang w:val="hr-HR"/>
            </w:rPr>
            <w:t>la</w:t>
          </w:r>
        </w:sdtContent>
      </w:sdt>
      <w:r w:rsidRPr="00136BCE">
        <w:rPr>
          <w:rFonts w:ascii="Arial Narrow" w:hAnsi="Arial Narrow"/>
          <w:lang w:val="hr-HR"/>
        </w:rPr>
        <w:t xml:space="preserve"> sve obveze za završetak studija:</w:t>
      </w:r>
    </w:p>
    <w:p w14:paraId="5F0D72E2" w14:textId="1282F717" w:rsidR="00136BCE" w:rsidRPr="00136BCE" w:rsidRDefault="00136BCE" w:rsidP="00136BCE">
      <w:pPr>
        <w:spacing w:line="480" w:lineRule="auto"/>
        <w:ind w:left="426"/>
        <w:jc w:val="both"/>
        <w:rPr>
          <w:rFonts w:ascii="Arial Narrow" w:hAnsi="Arial Narrow"/>
          <w:lang w:val="hr-HR"/>
        </w:rPr>
      </w:pPr>
      <w:r w:rsidRPr="00136BCE">
        <w:rPr>
          <w:rFonts w:ascii="Arial Narrow" w:hAnsi="Arial Narrow"/>
          <w:lang w:val="hr-HR"/>
        </w:rPr>
        <w:t xml:space="preserve">- položeni svi ispiti propisani </w:t>
      </w:r>
      <w:r w:rsidR="00883D57">
        <w:rPr>
          <w:rFonts w:ascii="Arial Narrow" w:hAnsi="Arial Narrow"/>
          <w:lang w:val="hr-HR"/>
        </w:rPr>
        <w:t>studijskim programom</w:t>
      </w:r>
    </w:p>
    <w:p w14:paraId="21FD2BAF" w14:textId="77777777" w:rsidR="00136BCE" w:rsidRPr="00136BCE" w:rsidRDefault="00136BCE" w:rsidP="00136BCE">
      <w:pPr>
        <w:spacing w:line="480" w:lineRule="auto"/>
        <w:ind w:left="426"/>
        <w:jc w:val="both"/>
        <w:rPr>
          <w:rFonts w:ascii="Arial Narrow" w:hAnsi="Arial Narrow"/>
          <w:lang w:val="hr-HR"/>
        </w:rPr>
      </w:pPr>
      <w:r w:rsidRPr="00136BCE">
        <w:rPr>
          <w:rFonts w:ascii="Arial Narrow" w:hAnsi="Arial Narrow"/>
          <w:lang w:val="hr-HR"/>
        </w:rPr>
        <w:t>- podmirene sve financijske obveze za studiranje i</w:t>
      </w:r>
    </w:p>
    <w:p w14:paraId="0881A6E1" w14:textId="77777777" w:rsidR="006A0E2D" w:rsidRDefault="00136BCE" w:rsidP="00136BCE">
      <w:pPr>
        <w:spacing w:line="480" w:lineRule="auto"/>
        <w:ind w:left="426"/>
        <w:jc w:val="both"/>
        <w:rPr>
          <w:rFonts w:ascii="Arial Narrow" w:hAnsi="Arial Narrow"/>
          <w:lang w:val="hr-HR"/>
        </w:rPr>
      </w:pPr>
      <w:r w:rsidRPr="00136BCE">
        <w:rPr>
          <w:rFonts w:ascii="Arial Narrow" w:hAnsi="Arial Narrow"/>
          <w:lang w:val="hr-HR"/>
        </w:rPr>
        <w:t>- izvršen povrat dodijeljenih nastavnih pomagala.</w:t>
      </w:r>
    </w:p>
    <w:p w14:paraId="70EBB218" w14:textId="77777777" w:rsidR="00136BCE" w:rsidRDefault="00136BCE" w:rsidP="00136BCE">
      <w:pPr>
        <w:spacing w:line="480" w:lineRule="auto"/>
        <w:jc w:val="both"/>
        <w:rPr>
          <w:rFonts w:ascii="Arial Narrow" w:hAnsi="Arial Narrow"/>
          <w:lang w:val="hr-HR"/>
        </w:rPr>
      </w:pPr>
    </w:p>
    <w:p w14:paraId="1D1C30F1" w14:textId="77777777" w:rsidR="00A70551" w:rsidRPr="00E65790" w:rsidRDefault="00A70551" w:rsidP="00173B7C">
      <w:pPr>
        <w:pStyle w:val="Obrazac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"/>
        <w:gridCol w:w="1514"/>
        <w:gridCol w:w="3823"/>
        <w:gridCol w:w="2969"/>
      </w:tblGrid>
      <w:tr w:rsidR="00321F5B" w:rsidRPr="00E65790" w14:paraId="20D55751" w14:textId="77777777" w:rsidTr="00052B40">
        <w:trPr>
          <w:trHeight w:val="340"/>
        </w:trPr>
        <w:tc>
          <w:tcPr>
            <w:tcW w:w="754" w:type="dxa"/>
            <w:vAlign w:val="bottom"/>
          </w:tcPr>
          <w:p w14:paraId="5D8E4885" w14:textId="77777777" w:rsidR="00321F5B" w:rsidRPr="00E65790" w:rsidRDefault="00321F5B" w:rsidP="000100BB">
            <w:pPr>
              <w:pStyle w:val="Obrazac"/>
              <w:ind w:left="-108" w:right="-63"/>
              <w:jc w:val="right"/>
            </w:pPr>
          </w:p>
        </w:tc>
        <w:tc>
          <w:tcPr>
            <w:tcW w:w="1514" w:type="dxa"/>
            <w:vAlign w:val="bottom"/>
          </w:tcPr>
          <w:p w14:paraId="3680EE48" w14:textId="77777777" w:rsidR="00321F5B" w:rsidRPr="00E65790" w:rsidRDefault="00321F5B" w:rsidP="000100BB">
            <w:pPr>
              <w:pStyle w:val="Obrazac"/>
              <w:ind w:left="-153"/>
            </w:pPr>
          </w:p>
        </w:tc>
        <w:tc>
          <w:tcPr>
            <w:tcW w:w="3823" w:type="dxa"/>
          </w:tcPr>
          <w:p w14:paraId="0B422371" w14:textId="77777777" w:rsidR="00321F5B" w:rsidRPr="00E65790" w:rsidRDefault="00321F5B" w:rsidP="00173B7C">
            <w:pPr>
              <w:pStyle w:val="Obrazac"/>
            </w:pPr>
          </w:p>
        </w:tc>
        <w:tc>
          <w:tcPr>
            <w:tcW w:w="2969" w:type="dxa"/>
            <w:vAlign w:val="bottom"/>
          </w:tcPr>
          <w:p w14:paraId="03564D04" w14:textId="77777777" w:rsidR="00321F5B" w:rsidRPr="00E65790" w:rsidRDefault="00883D57" w:rsidP="00173B7C">
            <w:pPr>
              <w:pStyle w:val="Obrazac"/>
            </w:pPr>
            <w:sdt>
              <w:sdtPr>
                <w:id w:val="861021710"/>
                <w:placeholder>
                  <w:docPart w:val="859938605003408EA4F3078C02C9AA0C"/>
                </w:placeholder>
                <w:showingPlcHdr/>
                <w:dropDownList>
                  <w:listItem w:value="Choose an item."/>
                  <w:listItem w:displayText="Pristupnik" w:value="Pristupnik"/>
                  <w:listItem w:displayText="Pristupnica" w:value="Pristupnica"/>
                </w:dropDownList>
              </w:sdtPr>
              <w:sdtEndPr/>
              <w:sdtContent>
                <w:r w:rsidR="00F657C5" w:rsidRPr="00E65790">
                  <w:rPr>
                    <w:rStyle w:val="ObrazacChar"/>
                  </w:rPr>
                  <w:t>Pristupnik/ica</w:t>
                </w:r>
              </w:sdtContent>
            </w:sdt>
            <w:r w:rsidR="00321F5B" w:rsidRPr="00E65790">
              <w:t>:</w:t>
            </w:r>
          </w:p>
        </w:tc>
      </w:tr>
      <w:tr w:rsidR="00052B40" w:rsidRPr="00E65790" w14:paraId="74991CA2" w14:textId="77777777" w:rsidTr="00052B40">
        <w:trPr>
          <w:trHeight w:val="680"/>
        </w:trPr>
        <w:tc>
          <w:tcPr>
            <w:tcW w:w="754" w:type="dxa"/>
            <w:vAlign w:val="bottom"/>
          </w:tcPr>
          <w:p w14:paraId="33836F21" w14:textId="77777777" w:rsidR="00052B40" w:rsidRPr="00E65790" w:rsidRDefault="00052B40" w:rsidP="00052B40">
            <w:pPr>
              <w:pStyle w:val="Obrazac"/>
              <w:ind w:left="-108" w:right="-63"/>
              <w:jc w:val="right"/>
            </w:pPr>
            <w:r w:rsidRPr="00E65790">
              <w:t>Osijek,</w:t>
            </w:r>
          </w:p>
        </w:tc>
        <w:sdt>
          <w:sdtPr>
            <w:id w:val="-2086835653"/>
            <w:placeholder>
              <w:docPart w:val="26D4CD5C59094F1D9A2E7431E536DA52"/>
            </w:placeholder>
            <w:date>
              <w:dateFormat w:val="d.M.yyyy."/>
              <w:lid w:val="hr-HR"/>
              <w:storeMappedDataAs w:val="dateTime"/>
              <w:calendar w:val="gregorian"/>
            </w:date>
          </w:sdtPr>
          <w:sdtEndPr/>
          <w:sdtContent>
            <w:tc>
              <w:tcPr>
                <w:tcW w:w="1514" w:type="dxa"/>
                <w:tcBorders>
                  <w:bottom w:val="single" w:sz="4" w:space="0" w:color="auto"/>
                </w:tcBorders>
                <w:vAlign w:val="bottom"/>
              </w:tcPr>
              <w:p w14:paraId="544B2160" w14:textId="77777777" w:rsidR="00052B40" w:rsidRPr="00E65790" w:rsidRDefault="00052B40" w:rsidP="00052B40">
                <w:pPr>
                  <w:pStyle w:val="Obrazac"/>
                  <w:ind w:left="-108" w:right="-63"/>
                </w:pPr>
                <w:r w:rsidRPr="00E65790">
                  <w:t xml:space="preserve"> </w:t>
                </w:r>
              </w:p>
            </w:tc>
          </w:sdtContent>
        </w:sdt>
        <w:tc>
          <w:tcPr>
            <w:tcW w:w="3823" w:type="dxa"/>
            <w:vAlign w:val="bottom"/>
          </w:tcPr>
          <w:p w14:paraId="614C384A" w14:textId="77777777" w:rsidR="00052B40" w:rsidRPr="00E65790" w:rsidRDefault="00052B40" w:rsidP="00052B40">
            <w:pPr>
              <w:pStyle w:val="Obrazac"/>
              <w:ind w:left="-153"/>
            </w:pPr>
          </w:p>
        </w:tc>
        <w:tc>
          <w:tcPr>
            <w:tcW w:w="2969" w:type="dxa"/>
            <w:tcBorders>
              <w:bottom w:val="single" w:sz="4" w:space="0" w:color="auto"/>
            </w:tcBorders>
          </w:tcPr>
          <w:p w14:paraId="4418559C" w14:textId="77777777" w:rsidR="00052B40" w:rsidRPr="00E65790" w:rsidRDefault="00052B40" w:rsidP="00052B40">
            <w:pPr>
              <w:pStyle w:val="Obrazac"/>
            </w:pPr>
          </w:p>
        </w:tc>
      </w:tr>
      <w:tr w:rsidR="00052B40" w:rsidRPr="00E65790" w14:paraId="76A2DD14" w14:textId="77777777" w:rsidTr="00052B40">
        <w:tc>
          <w:tcPr>
            <w:tcW w:w="754" w:type="dxa"/>
          </w:tcPr>
          <w:p w14:paraId="30EC6053" w14:textId="77777777" w:rsidR="00052B40" w:rsidRPr="00E65790" w:rsidRDefault="00052B40" w:rsidP="00052B40">
            <w:pPr>
              <w:jc w:val="both"/>
              <w:rPr>
                <w:rFonts w:ascii="Arial Narrow" w:hAnsi="Arial Narrow" w:cs="Arial Narrow"/>
                <w:b/>
                <w:bCs/>
                <w:lang w:val="hr-HR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77381229" w14:textId="77777777" w:rsidR="00052B40" w:rsidRPr="00E65790" w:rsidRDefault="00052B40" w:rsidP="00052B40">
            <w:pPr>
              <w:jc w:val="both"/>
              <w:rPr>
                <w:rFonts w:ascii="Arial Narrow" w:hAnsi="Arial Narrow" w:cs="Arial Narrow"/>
                <w:b/>
                <w:bCs/>
                <w:lang w:val="hr-HR"/>
              </w:rPr>
            </w:pPr>
          </w:p>
        </w:tc>
        <w:tc>
          <w:tcPr>
            <w:tcW w:w="3823" w:type="dxa"/>
          </w:tcPr>
          <w:p w14:paraId="3D1DB012" w14:textId="77777777" w:rsidR="00052B40" w:rsidRPr="00E65790" w:rsidRDefault="00052B40" w:rsidP="00052B40">
            <w:pPr>
              <w:jc w:val="both"/>
              <w:rPr>
                <w:rFonts w:ascii="Arial Narrow" w:hAnsi="Arial Narrow" w:cs="Arial Narrow"/>
                <w:b/>
                <w:bCs/>
                <w:lang w:val="hr-HR"/>
              </w:rPr>
            </w:pPr>
          </w:p>
        </w:tc>
        <w:tc>
          <w:tcPr>
            <w:tcW w:w="2969" w:type="dxa"/>
            <w:tcBorders>
              <w:top w:val="single" w:sz="4" w:space="0" w:color="auto"/>
            </w:tcBorders>
          </w:tcPr>
          <w:p w14:paraId="36F88213" w14:textId="77777777" w:rsidR="00052B40" w:rsidRPr="00E65790" w:rsidRDefault="00052B40" w:rsidP="00052B40">
            <w:pPr>
              <w:pStyle w:val="Obrazac"/>
              <w:rPr>
                <w:b/>
                <w:sz w:val="18"/>
              </w:rPr>
            </w:pPr>
            <w:r w:rsidRPr="00E65790">
              <w:rPr>
                <w:sz w:val="18"/>
              </w:rPr>
              <w:t>(potpis)</w:t>
            </w:r>
          </w:p>
        </w:tc>
      </w:tr>
    </w:tbl>
    <w:p w14:paraId="610841B9" w14:textId="77777777" w:rsidR="006A0E2D" w:rsidRPr="00E65790" w:rsidRDefault="006A0E2D" w:rsidP="006A0E2D">
      <w:pPr>
        <w:jc w:val="both"/>
        <w:rPr>
          <w:rFonts w:ascii="Arial Narrow" w:hAnsi="Arial Narrow" w:cs="Arial Narrow"/>
          <w:b/>
          <w:bCs/>
          <w:lang w:val="hr-HR"/>
        </w:rPr>
      </w:pPr>
    </w:p>
    <w:p w14:paraId="14CE40FC" w14:textId="77777777" w:rsidR="00321F5B" w:rsidRDefault="00321F5B" w:rsidP="006A0E2D">
      <w:pPr>
        <w:jc w:val="both"/>
        <w:rPr>
          <w:rFonts w:ascii="Arial Narrow" w:hAnsi="Arial Narrow" w:cs="Arial Narrow"/>
          <w:b/>
          <w:bCs/>
          <w:lang w:val="hr-HR"/>
        </w:rPr>
      </w:pPr>
    </w:p>
    <w:p w14:paraId="479FB0CE" w14:textId="77777777" w:rsidR="00136BCE" w:rsidRDefault="00136BCE" w:rsidP="006A0E2D">
      <w:pPr>
        <w:jc w:val="both"/>
        <w:rPr>
          <w:rFonts w:ascii="Arial Narrow" w:hAnsi="Arial Narrow" w:cs="Arial Narrow"/>
          <w:b/>
          <w:bCs/>
          <w:lang w:val="hr-HR"/>
        </w:rPr>
      </w:pPr>
    </w:p>
    <w:p w14:paraId="544E9D96" w14:textId="77777777" w:rsidR="00136BCE" w:rsidRDefault="00136BCE" w:rsidP="006A0E2D">
      <w:pPr>
        <w:jc w:val="both"/>
        <w:rPr>
          <w:rFonts w:ascii="Arial Narrow" w:hAnsi="Arial Narrow" w:cs="Arial Narrow"/>
          <w:b/>
          <w:bCs/>
          <w:lang w:val="hr-HR"/>
        </w:rPr>
      </w:pPr>
    </w:p>
    <w:p w14:paraId="670059A8" w14:textId="77777777" w:rsidR="00136BCE" w:rsidRDefault="00136BCE" w:rsidP="006A0E2D">
      <w:pPr>
        <w:jc w:val="both"/>
        <w:rPr>
          <w:rFonts w:ascii="Arial Narrow" w:hAnsi="Arial Narrow" w:cs="Arial Narrow"/>
          <w:b/>
          <w:bCs/>
          <w:lang w:val="hr-HR"/>
        </w:rPr>
      </w:pPr>
    </w:p>
    <w:p w14:paraId="137C7DE4" w14:textId="77777777" w:rsidR="00136BCE" w:rsidRDefault="00136BCE" w:rsidP="00136BCE">
      <w:pPr>
        <w:pStyle w:val="Obrazac"/>
        <w:jc w:val="left"/>
        <w:rPr>
          <w:sz w:val="22"/>
        </w:rPr>
      </w:pPr>
      <w:r w:rsidRPr="00136BCE">
        <w:rPr>
          <w:sz w:val="22"/>
        </w:rPr>
        <w:t>NAPOMENA UREDA ZA STUDENTE: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36BCE" w14:paraId="698D1C53" w14:textId="77777777" w:rsidTr="00136BCE">
        <w:trPr>
          <w:trHeight w:val="441"/>
        </w:trPr>
        <w:sdt>
          <w:sdtPr>
            <w:rPr>
              <w:sz w:val="22"/>
            </w:rPr>
            <w:id w:val="-58018793"/>
            <w:placeholder>
              <w:docPart w:val="43E50114D22946FD9B744399FBE72424"/>
            </w:placeholder>
          </w:sdtPr>
          <w:sdtEndPr/>
          <w:sdtContent>
            <w:tc>
              <w:tcPr>
                <w:tcW w:w="9060" w:type="dxa"/>
                <w:tcBorders>
                  <w:bottom w:val="single" w:sz="4" w:space="0" w:color="auto"/>
                </w:tcBorders>
                <w:vAlign w:val="bottom"/>
              </w:tcPr>
              <w:p w14:paraId="29F650F9" w14:textId="77777777" w:rsidR="00136BCE" w:rsidRDefault="00136BCE" w:rsidP="00136BCE">
                <w:pPr>
                  <w:pStyle w:val="Obrazac"/>
                  <w:rPr>
                    <w:sz w:val="22"/>
                  </w:rPr>
                </w:pPr>
                <w:r>
                  <w:rPr>
                    <w:sz w:val="22"/>
                  </w:rPr>
                  <w:t xml:space="preserve"> </w:t>
                </w:r>
              </w:p>
            </w:tc>
          </w:sdtContent>
        </w:sdt>
      </w:tr>
    </w:tbl>
    <w:p w14:paraId="65847B02" w14:textId="77777777" w:rsidR="00136BCE" w:rsidRPr="00136BCE" w:rsidRDefault="00136BCE" w:rsidP="00136BCE">
      <w:pPr>
        <w:pStyle w:val="Obrazac"/>
        <w:jc w:val="left"/>
        <w:rPr>
          <w:sz w:val="22"/>
        </w:rPr>
      </w:pPr>
    </w:p>
    <w:p w14:paraId="266FFA48" w14:textId="77777777" w:rsidR="00136BCE" w:rsidRPr="00E65790" w:rsidRDefault="00136BCE" w:rsidP="006A0E2D">
      <w:pPr>
        <w:jc w:val="both"/>
        <w:rPr>
          <w:rFonts w:ascii="Arial Narrow" w:hAnsi="Arial Narrow" w:cs="Arial Narrow"/>
          <w:b/>
          <w:bCs/>
          <w:lang w:val="hr-HR"/>
        </w:rPr>
      </w:pPr>
    </w:p>
    <w:sectPr w:rsidR="00136BCE" w:rsidRPr="00E65790" w:rsidSect="008543DF">
      <w:headerReference w:type="default" r:id="rId7"/>
      <w:pgSz w:w="11906" w:h="16838"/>
      <w:pgMar w:top="1418" w:right="1418" w:bottom="426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53867" w14:textId="77777777" w:rsidR="00961D2F" w:rsidRDefault="00961D2F" w:rsidP="00792270">
      <w:r>
        <w:separator/>
      </w:r>
    </w:p>
  </w:endnote>
  <w:endnote w:type="continuationSeparator" w:id="0">
    <w:p w14:paraId="31856D9F" w14:textId="77777777" w:rsidR="00961D2F" w:rsidRDefault="00961D2F" w:rsidP="00792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16DFB" w14:textId="77777777" w:rsidR="00961D2F" w:rsidRDefault="00961D2F" w:rsidP="00792270">
      <w:r>
        <w:separator/>
      </w:r>
    </w:p>
  </w:footnote>
  <w:footnote w:type="continuationSeparator" w:id="0">
    <w:p w14:paraId="17CA32CA" w14:textId="77777777" w:rsidR="00961D2F" w:rsidRDefault="00961D2F" w:rsidP="00792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955"/>
      <w:gridCol w:w="1557"/>
      <w:gridCol w:w="1558"/>
    </w:tblGrid>
    <w:tr w:rsidR="00FC2D5B" w:rsidRPr="008D6CAC" w14:paraId="620F89C4" w14:textId="77777777" w:rsidTr="00FC2D5B">
      <w:trPr>
        <w:cantSplit/>
        <w:trHeight w:val="567"/>
        <w:jc w:val="center"/>
      </w:trPr>
      <w:tc>
        <w:tcPr>
          <w:tcW w:w="5955" w:type="dxa"/>
          <w:vMerge w:val="restart"/>
          <w:vAlign w:val="center"/>
        </w:tcPr>
        <w:p w14:paraId="1F38156E" w14:textId="77777777" w:rsidR="00FC2D5B" w:rsidRPr="008D6CAC" w:rsidRDefault="00FC2D5B" w:rsidP="00173B7C">
          <w:pPr>
            <w:pStyle w:val="Obrazac"/>
            <w:rPr>
              <w:sz w:val="18"/>
              <w:szCs w:val="18"/>
            </w:rPr>
          </w:pPr>
          <w:r>
            <w:rPr>
              <w:noProof/>
              <w:sz w:val="18"/>
              <w:szCs w:val="18"/>
            </w:rPr>
            <w:drawing>
              <wp:inline distT="0" distB="0" distL="0" distR="0" wp14:anchorId="22499A69" wp14:editId="7CB5631E">
                <wp:extent cx="3644780" cy="504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OS Logotip_Hr En_Horizontalni_Primarn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4478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5" w:type="dxa"/>
          <w:gridSpan w:val="2"/>
          <w:vAlign w:val="center"/>
        </w:tcPr>
        <w:p w14:paraId="459AE352" w14:textId="77777777" w:rsidR="00FC2D5B" w:rsidRPr="008D6CAC" w:rsidRDefault="00FC2D5B" w:rsidP="00E357F3">
          <w:pPr>
            <w:pStyle w:val="Obrazac"/>
            <w:rPr>
              <w:b/>
              <w:sz w:val="18"/>
              <w:szCs w:val="18"/>
            </w:rPr>
          </w:pPr>
          <w:r w:rsidRPr="00E357F3">
            <w:rPr>
              <w:b/>
              <w:sz w:val="22"/>
              <w:szCs w:val="18"/>
            </w:rPr>
            <w:t>Izjava o ispunjenju svih obveza za završetak studija</w:t>
          </w:r>
        </w:p>
      </w:tc>
    </w:tr>
    <w:tr w:rsidR="00FC2D5B" w:rsidRPr="008D6CAC" w14:paraId="5F8B0930" w14:textId="77777777" w:rsidTr="00FC2D5B">
      <w:trPr>
        <w:cantSplit/>
        <w:trHeight w:val="403"/>
        <w:jc w:val="center"/>
      </w:trPr>
      <w:tc>
        <w:tcPr>
          <w:tcW w:w="5955" w:type="dxa"/>
          <w:vMerge/>
          <w:vAlign w:val="center"/>
        </w:tcPr>
        <w:p w14:paraId="09252143" w14:textId="77777777" w:rsidR="00FC2D5B" w:rsidRPr="008D6CAC" w:rsidRDefault="00FC2D5B" w:rsidP="00FC2D5B">
          <w:pPr>
            <w:pStyle w:val="Obrazac"/>
            <w:rPr>
              <w:color w:val="FF0000"/>
              <w:sz w:val="18"/>
              <w:szCs w:val="18"/>
            </w:rPr>
          </w:pPr>
        </w:p>
      </w:tc>
      <w:tc>
        <w:tcPr>
          <w:tcW w:w="1557" w:type="dxa"/>
          <w:vAlign w:val="center"/>
        </w:tcPr>
        <w:p w14:paraId="7079C0E2" w14:textId="77777777" w:rsidR="00FC2D5B" w:rsidRPr="008D6CAC" w:rsidRDefault="00FC2D5B" w:rsidP="00FC2D5B">
          <w:pPr>
            <w:pStyle w:val="Obrazac"/>
            <w:rPr>
              <w:b/>
              <w:sz w:val="18"/>
              <w:szCs w:val="18"/>
            </w:rPr>
          </w:pPr>
          <w:r w:rsidRPr="008D6CAC">
            <w:rPr>
              <w:b/>
              <w:sz w:val="20"/>
              <w:szCs w:val="18"/>
            </w:rPr>
            <w:t>OB-7-1</w:t>
          </w:r>
          <w:r>
            <w:rPr>
              <w:b/>
              <w:sz w:val="20"/>
              <w:szCs w:val="18"/>
            </w:rPr>
            <w:t>0</w:t>
          </w:r>
          <w:r w:rsidRPr="008D6CAC">
            <w:rPr>
              <w:b/>
              <w:sz w:val="20"/>
              <w:szCs w:val="18"/>
            </w:rPr>
            <w:t>-</w:t>
          </w:r>
          <w:r>
            <w:rPr>
              <w:b/>
              <w:sz w:val="20"/>
              <w:szCs w:val="18"/>
            </w:rPr>
            <w:t>8</w:t>
          </w:r>
        </w:p>
      </w:tc>
      <w:tc>
        <w:tcPr>
          <w:tcW w:w="1558" w:type="dxa"/>
          <w:vAlign w:val="center"/>
        </w:tcPr>
        <w:p w14:paraId="09E98B20" w14:textId="77777777" w:rsidR="00FC2D5B" w:rsidRPr="008D6CAC" w:rsidRDefault="00FC2D5B" w:rsidP="00FC2D5B">
          <w:pPr>
            <w:pStyle w:val="Obrazac"/>
            <w:rPr>
              <w:sz w:val="18"/>
              <w:szCs w:val="18"/>
            </w:rPr>
          </w:pPr>
          <w:r w:rsidRPr="008D6CAC">
            <w:rPr>
              <w:sz w:val="20"/>
              <w:szCs w:val="18"/>
            </w:rPr>
            <w:t xml:space="preserve">Stranica </w:t>
          </w:r>
          <w:r w:rsidRPr="008D6CAC">
            <w:rPr>
              <w:rStyle w:val="PageNumber"/>
              <w:sz w:val="20"/>
              <w:szCs w:val="18"/>
            </w:rPr>
            <w:fldChar w:fldCharType="begin"/>
          </w:r>
          <w:r w:rsidRPr="008D6CAC">
            <w:rPr>
              <w:rStyle w:val="PageNumber"/>
              <w:sz w:val="20"/>
              <w:szCs w:val="18"/>
            </w:rPr>
            <w:instrText xml:space="preserve"> PAGE </w:instrText>
          </w:r>
          <w:r w:rsidRPr="008D6CAC">
            <w:rPr>
              <w:rStyle w:val="PageNumber"/>
              <w:sz w:val="20"/>
              <w:szCs w:val="18"/>
            </w:rPr>
            <w:fldChar w:fldCharType="separate"/>
          </w:r>
          <w:r>
            <w:rPr>
              <w:rStyle w:val="PageNumber"/>
              <w:noProof/>
              <w:sz w:val="20"/>
              <w:szCs w:val="18"/>
            </w:rPr>
            <w:t>1</w:t>
          </w:r>
          <w:r w:rsidRPr="008D6CAC">
            <w:rPr>
              <w:rStyle w:val="PageNumber"/>
              <w:sz w:val="20"/>
              <w:szCs w:val="18"/>
            </w:rPr>
            <w:fldChar w:fldCharType="end"/>
          </w:r>
          <w:r w:rsidRPr="008D6CAC">
            <w:rPr>
              <w:rStyle w:val="PageNumber"/>
              <w:sz w:val="20"/>
              <w:szCs w:val="18"/>
            </w:rPr>
            <w:t>/</w:t>
          </w:r>
          <w:r w:rsidRPr="008D6CAC">
            <w:rPr>
              <w:rStyle w:val="PageNumber"/>
              <w:sz w:val="20"/>
              <w:szCs w:val="18"/>
            </w:rPr>
            <w:fldChar w:fldCharType="begin"/>
          </w:r>
          <w:r w:rsidRPr="008D6CAC">
            <w:rPr>
              <w:rStyle w:val="PageNumber"/>
              <w:sz w:val="20"/>
              <w:szCs w:val="18"/>
            </w:rPr>
            <w:instrText xml:space="preserve"> NUMPAGES </w:instrText>
          </w:r>
          <w:r w:rsidRPr="008D6CAC">
            <w:rPr>
              <w:rStyle w:val="PageNumber"/>
              <w:sz w:val="20"/>
              <w:szCs w:val="18"/>
            </w:rPr>
            <w:fldChar w:fldCharType="separate"/>
          </w:r>
          <w:r>
            <w:rPr>
              <w:rStyle w:val="PageNumber"/>
              <w:noProof/>
              <w:sz w:val="20"/>
              <w:szCs w:val="18"/>
            </w:rPr>
            <w:t>1</w:t>
          </w:r>
          <w:r w:rsidRPr="008D6CAC">
            <w:rPr>
              <w:rStyle w:val="PageNumber"/>
              <w:sz w:val="20"/>
              <w:szCs w:val="18"/>
            </w:rPr>
            <w:fldChar w:fldCharType="end"/>
          </w:r>
        </w:p>
      </w:tc>
    </w:tr>
  </w:tbl>
  <w:p w14:paraId="73EC69F9" w14:textId="77777777" w:rsidR="00792270" w:rsidRPr="008D6CAC" w:rsidRDefault="00792270" w:rsidP="00173B7C">
    <w:pPr>
      <w:pStyle w:val="Obrazac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IzNLU0NjUzNLMwsDBS0lEKTi0uzszPAykwrAUABTlN2ywAAAA="/>
  </w:docVars>
  <w:rsids>
    <w:rsidRoot w:val="00961D2F"/>
    <w:rsid w:val="000100BB"/>
    <w:rsid w:val="00031F7D"/>
    <w:rsid w:val="0005053E"/>
    <w:rsid w:val="00052B40"/>
    <w:rsid w:val="000675E0"/>
    <w:rsid w:val="000B5547"/>
    <w:rsid w:val="000C310C"/>
    <w:rsid w:val="000C45C0"/>
    <w:rsid w:val="000F5614"/>
    <w:rsid w:val="001258B0"/>
    <w:rsid w:val="00136BCE"/>
    <w:rsid w:val="00173B7C"/>
    <w:rsid w:val="0019031C"/>
    <w:rsid w:val="00197276"/>
    <w:rsid w:val="001B0003"/>
    <w:rsid w:val="001C2F1E"/>
    <w:rsid w:val="001D3E98"/>
    <w:rsid w:val="0025449E"/>
    <w:rsid w:val="002716AC"/>
    <w:rsid w:val="00281888"/>
    <w:rsid w:val="002D64C5"/>
    <w:rsid w:val="002F244B"/>
    <w:rsid w:val="002F2CD3"/>
    <w:rsid w:val="00320383"/>
    <w:rsid w:val="00321F5B"/>
    <w:rsid w:val="0032434C"/>
    <w:rsid w:val="00343A78"/>
    <w:rsid w:val="0038489B"/>
    <w:rsid w:val="003D20A4"/>
    <w:rsid w:val="003F3C80"/>
    <w:rsid w:val="00405C6D"/>
    <w:rsid w:val="0044385A"/>
    <w:rsid w:val="00444E8A"/>
    <w:rsid w:val="00472F3C"/>
    <w:rsid w:val="004C3AF2"/>
    <w:rsid w:val="00504414"/>
    <w:rsid w:val="005748C1"/>
    <w:rsid w:val="00583917"/>
    <w:rsid w:val="005A173B"/>
    <w:rsid w:val="005B187E"/>
    <w:rsid w:val="005C03CA"/>
    <w:rsid w:val="006144E1"/>
    <w:rsid w:val="006A0E2D"/>
    <w:rsid w:val="006B20AE"/>
    <w:rsid w:val="006B40E8"/>
    <w:rsid w:val="006C05AB"/>
    <w:rsid w:val="00701155"/>
    <w:rsid w:val="00701B69"/>
    <w:rsid w:val="007249E6"/>
    <w:rsid w:val="00744D88"/>
    <w:rsid w:val="007670D7"/>
    <w:rsid w:val="00785010"/>
    <w:rsid w:val="00792270"/>
    <w:rsid w:val="007F1127"/>
    <w:rsid w:val="008020CF"/>
    <w:rsid w:val="0082470B"/>
    <w:rsid w:val="008346AB"/>
    <w:rsid w:val="00840C1F"/>
    <w:rsid w:val="008543DF"/>
    <w:rsid w:val="00862630"/>
    <w:rsid w:val="008649EE"/>
    <w:rsid w:val="00883D57"/>
    <w:rsid w:val="008943BC"/>
    <w:rsid w:val="008D27BD"/>
    <w:rsid w:val="008D6CAC"/>
    <w:rsid w:val="009128E4"/>
    <w:rsid w:val="00961D2F"/>
    <w:rsid w:val="009F4989"/>
    <w:rsid w:val="00A11A9F"/>
    <w:rsid w:val="00A262C4"/>
    <w:rsid w:val="00A54E2D"/>
    <w:rsid w:val="00A70551"/>
    <w:rsid w:val="00A97BC0"/>
    <w:rsid w:val="00AA719E"/>
    <w:rsid w:val="00AD018B"/>
    <w:rsid w:val="00AF69C2"/>
    <w:rsid w:val="00B20533"/>
    <w:rsid w:val="00B233C2"/>
    <w:rsid w:val="00B33422"/>
    <w:rsid w:val="00B40F7D"/>
    <w:rsid w:val="00B533D9"/>
    <w:rsid w:val="00B73754"/>
    <w:rsid w:val="00B81DC2"/>
    <w:rsid w:val="00B84E48"/>
    <w:rsid w:val="00BE2F1D"/>
    <w:rsid w:val="00C21A71"/>
    <w:rsid w:val="00C23D92"/>
    <w:rsid w:val="00C24B1E"/>
    <w:rsid w:val="00C40370"/>
    <w:rsid w:val="00C74032"/>
    <w:rsid w:val="00C82A11"/>
    <w:rsid w:val="00C84FB4"/>
    <w:rsid w:val="00C92E17"/>
    <w:rsid w:val="00CA3BFB"/>
    <w:rsid w:val="00CC1809"/>
    <w:rsid w:val="00D273F3"/>
    <w:rsid w:val="00D43040"/>
    <w:rsid w:val="00D566D5"/>
    <w:rsid w:val="00D741BE"/>
    <w:rsid w:val="00D879C9"/>
    <w:rsid w:val="00E357F3"/>
    <w:rsid w:val="00E37993"/>
    <w:rsid w:val="00E65790"/>
    <w:rsid w:val="00EB2714"/>
    <w:rsid w:val="00EC4888"/>
    <w:rsid w:val="00EF0251"/>
    <w:rsid w:val="00F65477"/>
    <w:rsid w:val="00F657C5"/>
    <w:rsid w:val="00F65FD1"/>
    <w:rsid w:val="00F94D67"/>
    <w:rsid w:val="00FC1F78"/>
    <w:rsid w:val="00FC2D5B"/>
    <w:rsid w:val="00FE537E"/>
    <w:rsid w:val="00FF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71DBAD"/>
  <w15:chartTrackingRefBased/>
  <w15:docId w15:val="{FD687DA9-09B1-40CD-8CCF-3433A949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0F7D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B40F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40F7D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B40F7D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locked/>
    <w:rsid w:val="00B40F7D"/>
    <w:rPr>
      <w:rFonts w:ascii="Cambria" w:hAnsi="Cambria" w:cs="Cambria"/>
      <w:b/>
      <w:bCs/>
      <w:color w:val="4F81BD"/>
      <w:sz w:val="26"/>
      <w:szCs w:val="26"/>
      <w:lang w:val="en-US" w:eastAsia="hr-HR" w:bidi="ar-SA"/>
    </w:rPr>
  </w:style>
  <w:style w:type="character" w:customStyle="1" w:styleId="Heading3Char">
    <w:name w:val="Heading 3 Char"/>
    <w:link w:val="Heading3"/>
    <w:semiHidden/>
    <w:locked/>
    <w:rsid w:val="00B40F7D"/>
    <w:rPr>
      <w:rFonts w:ascii="Cambria" w:hAnsi="Cambria" w:cs="Cambria"/>
      <w:b/>
      <w:bCs/>
      <w:color w:val="4F81BD"/>
      <w:sz w:val="24"/>
      <w:szCs w:val="24"/>
      <w:lang w:val="en-US" w:eastAsia="hr-HR" w:bidi="ar-SA"/>
    </w:rPr>
  </w:style>
  <w:style w:type="paragraph" w:styleId="Header">
    <w:name w:val="header"/>
    <w:basedOn w:val="Normal"/>
    <w:link w:val="HeaderChar"/>
    <w:rsid w:val="00B40F7D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HeaderChar">
    <w:name w:val="Header Char"/>
    <w:link w:val="Header"/>
    <w:locked/>
    <w:rsid w:val="00B40F7D"/>
    <w:rPr>
      <w:sz w:val="24"/>
      <w:szCs w:val="24"/>
      <w:lang w:val="en-US" w:eastAsia="en-US" w:bidi="ar-SA"/>
    </w:rPr>
  </w:style>
  <w:style w:type="paragraph" w:styleId="BalloonText">
    <w:name w:val="Balloon Text"/>
    <w:basedOn w:val="Normal"/>
    <w:semiHidden/>
    <w:rsid w:val="0025449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9227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792270"/>
    <w:rPr>
      <w:sz w:val="24"/>
      <w:szCs w:val="24"/>
      <w:lang w:val="en-US"/>
    </w:rPr>
  </w:style>
  <w:style w:type="character" w:styleId="PageNumber">
    <w:name w:val="page number"/>
    <w:basedOn w:val="DefaultParagraphFont"/>
    <w:rsid w:val="00444E8A"/>
  </w:style>
  <w:style w:type="table" w:styleId="TableGrid">
    <w:name w:val="Table Grid"/>
    <w:basedOn w:val="TableNormal"/>
    <w:rsid w:val="00B84E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4E48"/>
    <w:rPr>
      <w:color w:val="808080"/>
    </w:rPr>
  </w:style>
  <w:style w:type="paragraph" w:customStyle="1" w:styleId="Obrazac">
    <w:name w:val="Obrazac"/>
    <w:basedOn w:val="Normal"/>
    <w:link w:val="ObrazacChar"/>
    <w:qFormat/>
    <w:rsid w:val="00173B7C"/>
    <w:pPr>
      <w:jc w:val="center"/>
    </w:pPr>
    <w:rPr>
      <w:rFonts w:ascii="Arial Narrow" w:hAnsi="Arial Narrow" w:cs="Arial Narrow"/>
      <w:bCs/>
      <w:lang w:val="hr-HR"/>
    </w:rPr>
  </w:style>
  <w:style w:type="character" w:customStyle="1" w:styleId="ObrazacChar">
    <w:name w:val="Obrazac Char"/>
    <w:basedOn w:val="DefaultParagraphFont"/>
    <w:link w:val="Obrazac"/>
    <w:rsid w:val="00173B7C"/>
    <w:rPr>
      <w:rFonts w:ascii="Arial Narrow" w:hAnsi="Arial Narrow" w:cs="Arial Narrow"/>
      <w:bCs/>
      <w:sz w:val="24"/>
      <w:szCs w:val="24"/>
    </w:rPr>
  </w:style>
  <w:style w:type="paragraph" w:customStyle="1" w:styleId="Obrazac-bold">
    <w:name w:val="Obrazac - bold"/>
    <w:basedOn w:val="Obrazac"/>
    <w:link w:val="Obrazac-boldChar"/>
    <w:qFormat/>
    <w:rsid w:val="003F3C80"/>
    <w:pPr>
      <w:jc w:val="left"/>
    </w:pPr>
    <w:rPr>
      <w:b/>
    </w:rPr>
  </w:style>
  <w:style w:type="character" w:customStyle="1" w:styleId="Obrazac-boldChar">
    <w:name w:val="Obrazac - bold Char"/>
    <w:basedOn w:val="ObrazacChar"/>
    <w:link w:val="Obrazac-bold"/>
    <w:rsid w:val="003F3C80"/>
    <w:rPr>
      <w:rFonts w:ascii="Arial Narrow" w:hAnsi="Arial Narrow" w:cs="Arial Narro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veu&#269;ili&#353;te%20J.%20J.%20S%20-%20GF\Radno%20mjesto\Nastava\Obrasci%20-%20Zavr&#353;ni%20rad\OB-7-10-8%20Izjava%20o%20ispunjenju%20svih%20obveza%20za%20zavrsetak%20studij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0E94F0684024A02B703C0684CF1C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C4C813-25C1-4EE0-B284-28462AAD94B1}"/>
      </w:docPartPr>
      <w:docPartBody>
        <w:p w:rsidR="00DD6D30" w:rsidRDefault="00DD6D30">
          <w:pPr>
            <w:pStyle w:val="90E94F0684024A02B703C0684CF1C63F"/>
          </w:pPr>
          <w:r w:rsidRPr="00F657C5">
            <w:t xml:space="preserve">SVEUČILIŠNI </w:t>
          </w:r>
          <w:r w:rsidRPr="00F657C5">
            <w:t>P</w:t>
          </w:r>
          <w:r>
            <w:t>RIJE</w:t>
          </w:r>
          <w:r w:rsidRPr="00F657C5">
            <w:t>DIPLOMSKI STUDIJ</w:t>
          </w:r>
          <w:r>
            <w:t xml:space="preserve"> GRAĐEVINARSTVO                                                         </w:t>
          </w:r>
          <w:r w:rsidRPr="00F657C5">
            <w:t xml:space="preserve">STRUČNI </w:t>
          </w:r>
          <w:r w:rsidRPr="00F657C5">
            <w:t>PR</w:t>
          </w:r>
          <w:r>
            <w:t>IJE</w:t>
          </w:r>
          <w:r w:rsidRPr="00F657C5">
            <w:t>DIPLOMSKI STUDIJ</w:t>
          </w:r>
          <w:r>
            <w:t xml:space="preserve"> GRAĐEVINARSTVO                                                                   </w:t>
          </w:r>
          <w:r w:rsidRPr="00A27F1B">
            <w:t xml:space="preserve">SVEUČILIŠNI </w:t>
          </w:r>
          <w:r w:rsidRPr="00A27F1B">
            <w:t>PR</w:t>
          </w:r>
          <w:r>
            <w:t>IJE</w:t>
          </w:r>
          <w:r w:rsidRPr="00A27F1B">
            <w:t>DIPLOMSKI STUDIJ ARHITEKTURA I URBANIZAM</w:t>
          </w:r>
        </w:p>
      </w:docPartBody>
    </w:docPart>
    <w:docPart>
      <w:docPartPr>
        <w:name w:val="43E50114D22946FD9B744399FBE72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CE740-89C2-4FBF-ACD4-A66012135F1F}"/>
      </w:docPartPr>
      <w:docPartBody>
        <w:p w:rsidR="00DD6D30" w:rsidRDefault="00DD6D30">
          <w:pPr>
            <w:pStyle w:val="43E50114D22946FD9B744399FBE72424"/>
          </w:pPr>
          <w:r w:rsidRPr="00515822">
            <w:rPr>
              <w:rStyle w:val="PlaceholderText"/>
            </w:rPr>
            <w:t xml:space="preserve">Click here to enter </w:t>
          </w:r>
          <w:r w:rsidRPr="00515822">
            <w:rPr>
              <w:rStyle w:val="PlaceholderText"/>
            </w:rPr>
            <w:t>text.</w:t>
          </w:r>
        </w:p>
      </w:docPartBody>
    </w:docPart>
    <w:docPart>
      <w:docPartPr>
        <w:name w:val="C32CFC90DBFF4EDB919625CF468A0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2E260A-91D7-4181-8980-32350555B69E}"/>
      </w:docPartPr>
      <w:docPartBody>
        <w:p w:rsidR="00DD6D30" w:rsidRDefault="00DD6D30" w:rsidP="00DD6D30">
          <w:pPr>
            <w:pStyle w:val="C32CFC90DBFF4EDB919625CF468A041A2"/>
          </w:pPr>
          <w:r w:rsidRPr="00E357F3">
            <w:rPr>
              <w:rStyle w:val="PlaceholderText"/>
            </w:rPr>
            <w:t xml:space="preserve"> </w:t>
          </w:r>
        </w:p>
      </w:docPartBody>
    </w:docPart>
    <w:docPart>
      <w:docPartPr>
        <w:name w:val="62C1F1DB90604024821EA7BD7D7A59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39BCF-4E23-4E86-9046-692F0EAB5A1F}"/>
      </w:docPartPr>
      <w:docPartBody>
        <w:p w:rsidR="00DD6D30" w:rsidRDefault="00DD6D30">
          <w:pPr>
            <w:pStyle w:val="62C1F1DB90604024821EA7BD7D7A5924"/>
          </w:pPr>
          <w:r w:rsidRPr="00E357F3">
            <w:t>Ime i prezime pristupnik/ica</w:t>
          </w:r>
        </w:p>
      </w:docPartBody>
    </w:docPart>
    <w:docPart>
      <w:docPartPr>
        <w:name w:val="2ECCE857393D47868C1867CB517B83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22A2D-1A82-4D1B-A631-CC83ECAC0CCD}"/>
      </w:docPartPr>
      <w:docPartBody>
        <w:p w:rsidR="00DD6D30" w:rsidRDefault="00DD6D30" w:rsidP="00DD6D30">
          <w:pPr>
            <w:pStyle w:val="2ECCE857393D47868C1867CB517B835A2"/>
          </w:pPr>
          <w:r w:rsidRPr="00E357F3">
            <w:rPr>
              <w:rStyle w:val="PlaceholderText"/>
            </w:rPr>
            <w:t xml:space="preserve"> </w:t>
          </w:r>
        </w:p>
      </w:docPartBody>
    </w:docPart>
    <w:docPart>
      <w:docPartPr>
        <w:name w:val="512AB27BF1CF48C995DF88A93AE29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F0FA39-E562-4D1B-958F-C0EB02A2A58F}"/>
      </w:docPartPr>
      <w:docPartBody>
        <w:p w:rsidR="00DD6D30" w:rsidRDefault="00DD6D30" w:rsidP="00DD6D30">
          <w:pPr>
            <w:pStyle w:val="512AB27BF1CF48C995DF88A93AE290282"/>
          </w:pPr>
          <w:r w:rsidRPr="00E357F3">
            <w:rPr>
              <w:rStyle w:val="PlaceholderText"/>
            </w:rPr>
            <w:t xml:space="preserve"> </w:t>
          </w:r>
        </w:p>
      </w:docPartBody>
    </w:docPart>
    <w:docPart>
      <w:docPartPr>
        <w:name w:val="5D5D1DD7E15F47B6865D4C505CB1AD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E67C5-C9B1-48E6-9CE2-5A1E8BA2CDBB}"/>
      </w:docPartPr>
      <w:docPartBody>
        <w:p w:rsidR="00DD6D30" w:rsidRDefault="00DD6D30" w:rsidP="00DD6D30">
          <w:pPr>
            <w:pStyle w:val="5D5D1DD7E15F47B6865D4C505CB1AD8F2"/>
          </w:pPr>
          <w:r w:rsidRPr="00E357F3">
            <w:rPr>
              <w:rStyle w:val="PlaceholderText"/>
            </w:rPr>
            <w:t xml:space="preserve"> </w:t>
          </w:r>
        </w:p>
      </w:docPartBody>
    </w:docPart>
    <w:docPart>
      <w:docPartPr>
        <w:name w:val="9886C639FE4045C3BF4A977F6843A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0BA11A-A7BB-4F29-8E4B-E6AE10BA16E8}"/>
      </w:docPartPr>
      <w:docPartBody>
        <w:p w:rsidR="00DD6D30" w:rsidRDefault="00DD6D30" w:rsidP="00DD6D30">
          <w:pPr>
            <w:pStyle w:val="9886C639FE4045C3BF4A977F6843A3A62"/>
          </w:pPr>
          <w:r w:rsidRPr="00E357F3">
            <w:rPr>
              <w:rStyle w:val="PlaceholderText"/>
            </w:rPr>
            <w:t xml:space="preserve"> </w:t>
          </w:r>
        </w:p>
      </w:docPartBody>
    </w:docPart>
    <w:docPart>
      <w:docPartPr>
        <w:name w:val="D3D0DF95E9FD48DCAE813077A9E94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5CEB3-4C7D-49EB-978C-330C470FF2B4}"/>
      </w:docPartPr>
      <w:docPartBody>
        <w:p w:rsidR="00DD6D30" w:rsidRDefault="00DD6D30" w:rsidP="00DD6D30">
          <w:pPr>
            <w:pStyle w:val="D3D0DF95E9FD48DCAE813077A9E948B32"/>
          </w:pPr>
          <w:r w:rsidRPr="00136BCE">
            <w:rPr>
              <w:rFonts w:ascii="Arial Narrow" w:hAnsi="Arial Narrow"/>
              <w:lang w:val="hr-HR"/>
            </w:rPr>
            <w:t>ispunio</w:t>
          </w:r>
          <w:r>
            <w:rPr>
              <w:rFonts w:ascii="Arial Narrow" w:hAnsi="Arial Narrow"/>
              <w:lang w:val="hr-HR"/>
            </w:rPr>
            <w:t>/</w:t>
          </w:r>
          <w:r w:rsidRPr="00136BCE">
            <w:rPr>
              <w:rFonts w:ascii="Arial Narrow" w:hAnsi="Arial Narrow"/>
              <w:lang w:val="hr-HR"/>
            </w:rPr>
            <w:t>la</w:t>
          </w:r>
        </w:p>
      </w:docPartBody>
    </w:docPart>
    <w:docPart>
      <w:docPartPr>
        <w:name w:val="859938605003408EA4F3078C02C9A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A8EF10-E1FA-4CF5-9B22-7C63AA7C4FCC}"/>
      </w:docPartPr>
      <w:docPartBody>
        <w:p w:rsidR="00DD6D30" w:rsidRDefault="00DD6D30" w:rsidP="00DD6D30">
          <w:pPr>
            <w:pStyle w:val="859938605003408EA4F3078C02C9AA0C2"/>
          </w:pPr>
          <w:r w:rsidRPr="00E65790">
            <w:rPr>
              <w:rStyle w:val="ObrazacChar"/>
            </w:rPr>
            <w:t>Pristupnik/ica</w:t>
          </w:r>
        </w:p>
      </w:docPartBody>
    </w:docPart>
    <w:docPart>
      <w:docPartPr>
        <w:name w:val="26D4CD5C59094F1D9A2E7431E536DA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8BE66-B044-449A-B32C-CA3E6A89CEFB}"/>
      </w:docPartPr>
      <w:docPartBody>
        <w:p w:rsidR="00DD6D30" w:rsidRDefault="00DD6D30">
          <w:pPr>
            <w:pStyle w:val="26D4CD5C59094F1D9A2E7431E536DA52"/>
          </w:pPr>
          <w:r w:rsidRPr="00DA523F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D30"/>
    <w:rsid w:val="00DD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hr-HR" w:eastAsia="hr-H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E94F0684024A02B703C0684CF1C63F">
    <w:name w:val="90E94F0684024A02B703C0684CF1C63F"/>
  </w:style>
  <w:style w:type="character" w:styleId="PlaceholderText">
    <w:name w:val="Placeholder Text"/>
    <w:basedOn w:val="DefaultParagraphFont"/>
    <w:uiPriority w:val="99"/>
    <w:semiHidden/>
    <w:rsid w:val="00DD6D30"/>
    <w:rPr>
      <w:color w:val="808080"/>
    </w:rPr>
  </w:style>
  <w:style w:type="paragraph" w:customStyle="1" w:styleId="43E50114D22946FD9B744399FBE72424">
    <w:name w:val="43E50114D22946FD9B744399FBE72424"/>
  </w:style>
  <w:style w:type="paragraph" w:customStyle="1" w:styleId="C32CFC90DBFF4EDB919625CF468A041A">
    <w:name w:val="C32CFC90DBFF4EDB919625CF468A041A"/>
  </w:style>
  <w:style w:type="paragraph" w:customStyle="1" w:styleId="62C1F1DB90604024821EA7BD7D7A5924">
    <w:name w:val="62C1F1DB90604024821EA7BD7D7A5924"/>
  </w:style>
  <w:style w:type="paragraph" w:customStyle="1" w:styleId="2ECCE857393D47868C1867CB517B835A">
    <w:name w:val="2ECCE857393D47868C1867CB517B835A"/>
  </w:style>
  <w:style w:type="paragraph" w:customStyle="1" w:styleId="512AB27BF1CF48C995DF88A93AE29028">
    <w:name w:val="512AB27BF1CF48C995DF88A93AE29028"/>
  </w:style>
  <w:style w:type="paragraph" w:customStyle="1" w:styleId="5D5D1DD7E15F47B6865D4C505CB1AD8F">
    <w:name w:val="5D5D1DD7E15F47B6865D4C505CB1AD8F"/>
  </w:style>
  <w:style w:type="paragraph" w:customStyle="1" w:styleId="9886C639FE4045C3BF4A977F6843A3A6">
    <w:name w:val="9886C639FE4045C3BF4A977F6843A3A6"/>
  </w:style>
  <w:style w:type="paragraph" w:customStyle="1" w:styleId="D3D0DF95E9FD48DCAE813077A9E948B3">
    <w:name w:val="D3D0DF95E9FD48DCAE813077A9E948B3"/>
  </w:style>
  <w:style w:type="paragraph" w:customStyle="1" w:styleId="Obrazac">
    <w:name w:val="Obrazac"/>
    <w:basedOn w:val="Normal"/>
    <w:link w:val="ObrazacChar"/>
    <w:qFormat/>
    <w:rsid w:val="00DD6D30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character" w:customStyle="1" w:styleId="ObrazacChar">
    <w:name w:val="Obrazac Char"/>
    <w:basedOn w:val="DefaultParagraphFont"/>
    <w:link w:val="Obrazac"/>
    <w:rsid w:val="00DD6D30"/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paragraph" w:customStyle="1" w:styleId="859938605003408EA4F3078C02C9AA0C">
    <w:name w:val="859938605003408EA4F3078C02C9AA0C"/>
  </w:style>
  <w:style w:type="paragraph" w:customStyle="1" w:styleId="26D4CD5C59094F1D9A2E7431E536DA52">
    <w:name w:val="26D4CD5C59094F1D9A2E7431E536DA52"/>
  </w:style>
  <w:style w:type="paragraph" w:customStyle="1" w:styleId="C32CFC90DBFF4EDB919625CF468A041A1">
    <w:name w:val="C32CFC90DBFF4EDB919625CF468A041A1"/>
    <w:rsid w:val="00DD6D30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paragraph" w:customStyle="1" w:styleId="2ECCE857393D47868C1867CB517B835A1">
    <w:name w:val="2ECCE857393D47868C1867CB517B835A1"/>
    <w:rsid w:val="00DD6D30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paragraph" w:customStyle="1" w:styleId="512AB27BF1CF48C995DF88A93AE290281">
    <w:name w:val="512AB27BF1CF48C995DF88A93AE290281"/>
    <w:rsid w:val="00DD6D30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paragraph" w:customStyle="1" w:styleId="5D5D1DD7E15F47B6865D4C505CB1AD8F1">
    <w:name w:val="5D5D1DD7E15F47B6865D4C505CB1AD8F1"/>
    <w:rsid w:val="00DD6D30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paragraph" w:customStyle="1" w:styleId="9886C639FE4045C3BF4A977F6843A3A61">
    <w:name w:val="9886C639FE4045C3BF4A977F6843A3A61"/>
    <w:rsid w:val="00DD6D30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paragraph" w:customStyle="1" w:styleId="D3D0DF95E9FD48DCAE813077A9E948B31">
    <w:name w:val="D3D0DF95E9FD48DCAE813077A9E948B31"/>
    <w:rsid w:val="00DD6D3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859938605003408EA4F3078C02C9AA0C1">
    <w:name w:val="859938605003408EA4F3078C02C9AA0C1"/>
    <w:rsid w:val="00DD6D30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paragraph" w:customStyle="1" w:styleId="C32CFC90DBFF4EDB919625CF468A041A2">
    <w:name w:val="C32CFC90DBFF4EDB919625CF468A041A2"/>
    <w:rsid w:val="00DD6D30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paragraph" w:customStyle="1" w:styleId="2ECCE857393D47868C1867CB517B835A2">
    <w:name w:val="2ECCE857393D47868C1867CB517B835A2"/>
    <w:rsid w:val="00DD6D30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paragraph" w:customStyle="1" w:styleId="512AB27BF1CF48C995DF88A93AE290282">
    <w:name w:val="512AB27BF1CF48C995DF88A93AE290282"/>
    <w:rsid w:val="00DD6D30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paragraph" w:customStyle="1" w:styleId="5D5D1DD7E15F47B6865D4C505CB1AD8F2">
    <w:name w:val="5D5D1DD7E15F47B6865D4C505CB1AD8F2"/>
    <w:rsid w:val="00DD6D30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paragraph" w:customStyle="1" w:styleId="9886C639FE4045C3BF4A977F6843A3A62">
    <w:name w:val="9886C639FE4045C3BF4A977F6843A3A62"/>
    <w:rsid w:val="00DD6D30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  <w:style w:type="paragraph" w:customStyle="1" w:styleId="D3D0DF95E9FD48DCAE813077A9E948B32">
    <w:name w:val="D3D0DF95E9FD48DCAE813077A9E948B32"/>
    <w:rsid w:val="00DD6D3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859938605003408EA4F3078C02C9AA0C2">
    <w:name w:val="859938605003408EA4F3078C02C9AA0C2"/>
    <w:rsid w:val="00DD6D30"/>
    <w:pPr>
      <w:spacing w:after="0" w:line="240" w:lineRule="auto"/>
      <w:jc w:val="center"/>
    </w:pPr>
    <w:rPr>
      <w:rFonts w:ascii="Arial Narrow" w:eastAsia="Times New Roman" w:hAnsi="Arial Narrow" w:cs="Arial Narrow"/>
      <w:bCs/>
      <w:kern w:val="0"/>
      <w:sz w:val="24"/>
      <w:szCs w:val="24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DD1D04B37AF144AC27BF2E495FED85" ma:contentTypeVersion="13" ma:contentTypeDescription="Stvaranje novog dokumenta." ma:contentTypeScope="" ma:versionID="ecff940ab28865837db357f317e8452f">
  <xsd:schema xmlns:xsd="http://www.w3.org/2001/XMLSchema" xmlns:xs="http://www.w3.org/2001/XMLSchema" xmlns:p="http://schemas.microsoft.com/office/2006/metadata/properties" xmlns:ns2="b7cc66e5-4580-4b3d-937d-15669e8ec9c8" xmlns:ns3="02e13a99-47de-43c8-9d92-3e2f2af193af" targetNamespace="http://schemas.microsoft.com/office/2006/metadata/properties" ma:root="true" ma:fieldsID="29b42e5d7b9aa95cb8db63870a9c56fa" ns2:_="" ns3:_="">
    <xsd:import namespace="b7cc66e5-4580-4b3d-937d-15669e8ec9c8"/>
    <xsd:import namespace="02e13a99-47de-43c8-9d92-3e2f2af19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c66e5-4580-4b3d-937d-15669e8ec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10ce4a7e-d4b2-4e29-9727-42649def15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13a99-47de-43c8-9d92-3e2f2af193a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e12859b-b1f8-4556-9376-34add1b1086f}" ma:internalName="TaxCatchAll" ma:showField="CatchAllData" ma:web="02e13a99-47de-43c8-9d92-3e2f2af193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e13a99-47de-43c8-9d92-3e2f2af193af" xsi:nil="true"/>
    <lcf76f155ced4ddcb4097134ff3c332f xmlns="b7cc66e5-4580-4b3d-937d-15669e8ec9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9474CF-104A-42D8-A770-5D1E112CA5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192AD2-B695-4DD0-A26A-2B835B66240A}"/>
</file>

<file path=customXml/itemProps3.xml><?xml version="1.0" encoding="utf-8"?>
<ds:datastoreItem xmlns:ds="http://schemas.openxmlformats.org/officeDocument/2006/customXml" ds:itemID="{28362478-9900-45DE-AC19-C67642D3D058}"/>
</file>

<file path=customXml/itemProps4.xml><?xml version="1.0" encoding="utf-8"?>
<ds:datastoreItem xmlns:ds="http://schemas.openxmlformats.org/officeDocument/2006/customXml" ds:itemID="{7E3AFC34-0C75-4FBE-98DD-57AE876C881E}"/>
</file>

<file path=docProps/app.xml><?xml version="1.0" encoding="utf-8"?>
<Properties xmlns="http://schemas.openxmlformats.org/officeDocument/2006/extended-properties" xmlns:vt="http://schemas.openxmlformats.org/officeDocument/2006/docPropsVTypes">
  <Template>OB-7-10-8 Izjava o ispunjenju svih obveza za zavrsetak studija.dotx</Template>
  <TotalTime>3</TotalTime>
  <Pages>1</Pages>
  <Words>95</Words>
  <Characters>808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RH TDU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 Dokšanović</dc:creator>
  <cp:keywords/>
  <cp:lastModifiedBy>Tihomir Dokšanović</cp:lastModifiedBy>
  <cp:revision>4</cp:revision>
  <cp:lastPrinted>2019-04-03T10:52:00Z</cp:lastPrinted>
  <dcterms:created xsi:type="dcterms:W3CDTF">2023-10-24T10:12:00Z</dcterms:created>
  <dcterms:modified xsi:type="dcterms:W3CDTF">2023-10-24T10:18:00Z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0x0101009ADD1D04B37AF144AC27BF2E495FED85</vt:lpwstr>
  </property>
</Properties>
</file>